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Hertfordshire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Hertfordshire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Hertfordshire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Hertfordshire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Hertfordshire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Hertfordshire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40.9% </w:t>
      </w:r>
      <w:r w:rsidRPr="004747BF">
        <w:rPr>
          <w:rFonts w:ascii="Libre Franklin Light" w:eastAsia="Times New Roman" w:hAnsi="Libre Franklin Light" w:cs="Calibri Light"/>
        </w:rPr>
        <w:t xml:space="preserve">of those respondents classified as PGSI 8+ in North Hertfordshire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Hertfordshire is estimated to be </w:t>
      </w:r>
      <w:r w:rsidRPr="00773DF7">
        <w:rPr>
          <w:rFonts w:ascii="Libre Franklin Light" w:eastAsia="Times New Roman" w:hAnsi="Libre Franklin Light" w:cs="Calibri Light"/>
          <w:b/>
          <w:bCs/>
          <w:color w:val="C45911" w:themeColor="accent2" w:themeShade="BF"/>
        </w:rPr>
        <w:t xml:space="preserve">£2,143,486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Hertfordshire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Hertfordshire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Hertfordshire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Hertfordshire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Hertford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Hertfordshire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Hertford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Hertfordshire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Hertfordshire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40.9%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Hertford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Hertfordshire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32.3%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Hertfordshire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Hertfordshire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Hertfordshire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Hertfordshire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Hertfordshire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£2,143,486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Hertfordshire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£34,914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£722,039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£51,724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£14,547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£26,670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£1,293,592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£2,143,486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Hertfordshire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Hertfordshire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Hertfordshire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Hertfordshire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Hertfordshire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Hertfordshire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Hertfordshire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Hertfordshire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14.7%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Hertfordshire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12.4%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Hertfordshire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Hertfordshire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Hertfordshire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59D09DA-F0F4-4492-943D-3B64C67F16F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